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204" w:rsidRPr="00097804" w:rsidRDefault="00C11204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C11204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C11204" w:rsidRPr="00097804" w:rsidRDefault="00C11204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bookmarkStart w:id="0" w:name="_Hlk183428652"/>
          </w:p>
        </w:tc>
        <w:tc>
          <w:tcPr>
            <w:tcW w:w="4431" w:type="dxa"/>
            <w:vMerge w:val="restart"/>
          </w:tcPr>
          <w:p w:rsidR="00C11204" w:rsidRPr="00097804" w:rsidRDefault="00C112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B0EDC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C11204" w:rsidRPr="00863FF8" w:rsidRDefault="00C11204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C11204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C11204" w:rsidRPr="00097804" w:rsidRDefault="00C112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C11204" w:rsidRPr="00097804" w:rsidRDefault="00C112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C11204" w:rsidRPr="00097804" w:rsidRDefault="00C11204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1204" w:rsidRPr="00097804" w:rsidTr="00195229">
        <w:trPr>
          <w:trHeight w:val="304"/>
        </w:trPr>
        <w:tc>
          <w:tcPr>
            <w:tcW w:w="10598" w:type="dxa"/>
            <w:gridSpan w:val="3"/>
          </w:tcPr>
          <w:p w:rsidR="00C11204" w:rsidRPr="00097804" w:rsidRDefault="00C11204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C11204" w:rsidRPr="00097804" w:rsidTr="00195229">
        <w:tc>
          <w:tcPr>
            <w:tcW w:w="10598" w:type="dxa"/>
            <w:gridSpan w:val="3"/>
          </w:tcPr>
          <w:p w:rsidR="00C11204" w:rsidRPr="00097804" w:rsidRDefault="00C11204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C11204" w:rsidRPr="00097804" w:rsidRDefault="00C11204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C11204" w:rsidRPr="00097804" w:rsidRDefault="00C11204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       » ноября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года                                                                                 №  </w:t>
      </w:r>
    </w:p>
    <w:bookmarkEnd w:id="0"/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C11204" w:rsidRDefault="00C11204" w:rsidP="009508E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C11204" w:rsidRPr="000978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C11204" w:rsidRPr="00097804" w:rsidRDefault="00C11204" w:rsidP="009508E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C11204" w:rsidRPr="000978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11204" w:rsidRDefault="00C11204" w:rsidP="009508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C11204" w:rsidRDefault="00C11204" w:rsidP="009508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Pr="00AB40C3" w:rsidRDefault="00C11204" w:rsidP="009508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Новодугинский окружной Совет депутатов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Pr="009508E9" w:rsidRDefault="00C11204" w:rsidP="002400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Принять за основу проект решения «</w:t>
      </w: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(приложение 1).</w:t>
      </w:r>
    </w:p>
    <w:p w:rsidR="00C11204" w:rsidRPr="009508E9" w:rsidRDefault="00C11204" w:rsidP="002400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Опубликовать проект решения Новодугинского окружного Совета депутатов «</w:t>
      </w: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      (далее – проект решения) в </w:t>
      </w:r>
      <w:r w:rsidRPr="009508E9">
        <w:rPr>
          <w:rFonts w:ascii="Times New Roman" w:hAnsi="Times New Roman"/>
          <w:sz w:val="28"/>
          <w:szCs w:val="28"/>
          <w:lang w:eastAsia="ru-RU"/>
        </w:rPr>
        <w:t>общественно-политической газете Новодугинского района «Сельские зори»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отзывов, предложений и замечаний.</w:t>
      </w:r>
    </w:p>
    <w:p w:rsidR="00C11204" w:rsidRDefault="00C11204" w:rsidP="002400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Публичные слушания проекта решения назначить по инициативе Новодугинского окружного С</w:t>
      </w:r>
      <w:r w:rsidRPr="007E1987">
        <w:rPr>
          <w:rFonts w:ascii="Times New Roman" w:hAnsi="Times New Roman"/>
          <w:sz w:val="28"/>
          <w:szCs w:val="28"/>
          <w:lang w:eastAsia="ru-RU"/>
        </w:rPr>
        <w:t>овета депутатов на 17 декабря 2024 года</w:t>
      </w:r>
      <w:r w:rsidRPr="00B86E82">
        <w:rPr>
          <w:rFonts w:ascii="Times New Roman" w:hAnsi="Times New Roman"/>
          <w:color w:val="FF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в 11 часов 00 минут. Местом проведения публичных слушаний определить актовый зал Администрации муниципального образования «Новодугинский район» Смоленской области, находящийся по адресу: с. Новодугино, ул. 30 лет Победы, д. 2.</w:t>
      </w:r>
    </w:p>
    <w:p w:rsidR="00C11204" w:rsidRDefault="00C11204" w:rsidP="002400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Для осуществления организации публичных слушаний, приёма отзывов, предложений и замечаний образовать организационный комитет в следующем составе: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организационного комитета – С.А.Горин – Председатель Новодугинского окружного Совета депутатов.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Члены организационного комитета: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В.М.Иванова – заместитель Председателя Новодугинского окружного Совета депутатов;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С.Г.Петрова  - председатель постоянной комиссии Новодугинского окружного Совета депутатов муниципального образования «Новодугинский район» Смоленской области по социальным  вопросам;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С.Г.Хохлов – председатель постоянной комиссии Новодугинского окружного Совета депутатов по вопросам экономического развития, бюджета, финансовой и налоговой политики;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А.В.Кольцов – председатель постоянной комиссии Новодугинского окружного Совета депутатов муниципального образования «Новодугинский район» Смоленской вопросам агропромышленного комплекса, ЖКХ и муниципального имущества;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В.Г.Осипов – председатель постоянной комиссии Новодугинского окружного Совета депутатов по инвестиционной деятельности;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Е.Л. Рожко – начальник Финансового управления Администрации муниципального образования «Новодугинский район» Смоленской области.</w:t>
      </w:r>
    </w:p>
    <w:p w:rsidR="00C11204" w:rsidRDefault="00C11204" w:rsidP="002400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Организационному комитету через общественно-политическую газету Новодугинского района «Сельские зори» оповестить население о дате и месте проведения публичных слушаний, довести до сведения населения настоящий проект решения путем его опубликования в общественно-политической газете Новодугинского района «Сельские зори».</w:t>
      </w:r>
    </w:p>
    <w:p w:rsidR="00C11204" w:rsidRDefault="00C11204" w:rsidP="00950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314" w:type="dxa"/>
        <w:tblLook w:val="00A0"/>
      </w:tblPr>
      <w:tblGrid>
        <w:gridCol w:w="5070"/>
        <w:gridCol w:w="5244"/>
      </w:tblGrid>
      <w:tr w:rsidR="00C11204" w:rsidTr="00B86E82">
        <w:tc>
          <w:tcPr>
            <w:tcW w:w="5070" w:type="dxa"/>
          </w:tcPr>
          <w:p w:rsidR="00C11204" w:rsidRDefault="00C11204" w:rsidP="009508E9">
            <w:pPr>
              <w:tabs>
                <w:tab w:val="left" w:pos="1335"/>
                <w:tab w:val="left" w:pos="72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Новодугинского</w:t>
            </w:r>
          </w:p>
          <w:p w:rsidR="00C11204" w:rsidRDefault="00C11204" w:rsidP="009508E9">
            <w:pPr>
              <w:tabs>
                <w:tab w:val="left" w:pos="1335"/>
                <w:tab w:val="left" w:pos="72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окружного Совета депутатов </w:t>
            </w:r>
          </w:p>
          <w:p w:rsidR="00C11204" w:rsidRDefault="00C11204">
            <w:pPr>
              <w:tabs>
                <w:tab w:val="left" w:pos="1335"/>
                <w:tab w:val="left" w:pos="72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204" w:rsidRDefault="00C11204">
            <w:pPr>
              <w:tabs>
                <w:tab w:val="left" w:pos="1335"/>
                <w:tab w:val="left" w:pos="729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С.А.Горин</w:t>
            </w:r>
          </w:p>
        </w:tc>
        <w:tc>
          <w:tcPr>
            <w:tcW w:w="5244" w:type="dxa"/>
          </w:tcPr>
          <w:p w:rsidR="00C11204" w:rsidRDefault="00C11204" w:rsidP="00B86E82">
            <w:pPr>
              <w:tabs>
                <w:tab w:val="left" w:pos="1335"/>
                <w:tab w:val="left" w:pos="7290"/>
              </w:tabs>
              <w:spacing w:after="0" w:line="240" w:lineRule="auto"/>
              <w:ind w:right="-2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И.о. Главы муниципального образования                 </w:t>
            </w:r>
          </w:p>
          <w:p w:rsidR="00C11204" w:rsidRDefault="00C11204" w:rsidP="00B86E82">
            <w:pPr>
              <w:tabs>
                <w:tab w:val="left" w:pos="1335"/>
              </w:tabs>
              <w:spacing w:after="0" w:line="240" w:lineRule="auto"/>
              <w:ind w:right="-2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«Новодугинский район»                                     </w:t>
            </w:r>
          </w:p>
          <w:p w:rsidR="00C11204" w:rsidRDefault="00C11204" w:rsidP="00B86E82">
            <w:pPr>
              <w:tabs>
                <w:tab w:val="left" w:pos="1335"/>
              </w:tabs>
              <w:spacing w:after="0" w:line="240" w:lineRule="auto"/>
              <w:ind w:right="-21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Смоленской области                 </w:t>
            </w:r>
          </w:p>
          <w:p w:rsidR="00C11204" w:rsidRDefault="00C11204" w:rsidP="00B86E82">
            <w:pPr>
              <w:tabs>
                <w:tab w:val="left" w:pos="1335"/>
                <w:tab w:val="left" w:pos="7290"/>
              </w:tabs>
              <w:spacing w:after="0" w:line="240" w:lineRule="auto"/>
              <w:ind w:right="179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Л.П.Филиппова  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9508E9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C11204" w:rsidRPr="00097804" w:rsidTr="00430135">
        <w:trPr>
          <w:cantSplit/>
          <w:trHeight w:val="1250"/>
        </w:trPr>
        <w:tc>
          <w:tcPr>
            <w:tcW w:w="3190" w:type="dxa"/>
            <w:vMerge w:val="restart"/>
          </w:tcPr>
          <w:p w:rsidR="00C11204" w:rsidRPr="00097804" w:rsidRDefault="00C11204" w:rsidP="00430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C11204" w:rsidRPr="00097804" w:rsidRDefault="00C11204" w:rsidP="00430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B0EDC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 id="_x0000_i1026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C11204" w:rsidRPr="00863FF8" w:rsidRDefault="00C11204" w:rsidP="00430135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3FF8">
              <w:rPr>
                <w:rFonts w:ascii="Times New Roman" w:hAnsi="Times New Roman"/>
                <w:sz w:val="28"/>
                <w:szCs w:val="28"/>
                <w:lang w:eastAsia="ru-RU"/>
              </w:rPr>
              <w:t>проект</w:t>
            </w:r>
          </w:p>
        </w:tc>
      </w:tr>
      <w:tr w:rsidR="00C11204" w:rsidRPr="00097804" w:rsidTr="00430135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C11204" w:rsidRPr="00097804" w:rsidRDefault="00C11204" w:rsidP="00430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C11204" w:rsidRPr="00097804" w:rsidRDefault="00C11204" w:rsidP="00430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C11204" w:rsidRPr="00097804" w:rsidRDefault="00C11204" w:rsidP="00430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11204" w:rsidRPr="00097804" w:rsidTr="00430135">
        <w:trPr>
          <w:trHeight w:val="304"/>
        </w:trPr>
        <w:tc>
          <w:tcPr>
            <w:tcW w:w="10598" w:type="dxa"/>
            <w:gridSpan w:val="3"/>
          </w:tcPr>
          <w:p w:rsidR="00C11204" w:rsidRPr="00097804" w:rsidRDefault="00C11204" w:rsidP="00430135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C11204" w:rsidRPr="00097804" w:rsidTr="00430135">
        <w:tc>
          <w:tcPr>
            <w:tcW w:w="10598" w:type="dxa"/>
            <w:gridSpan w:val="3"/>
          </w:tcPr>
          <w:p w:rsidR="00C11204" w:rsidRPr="00097804" w:rsidRDefault="00C11204" w:rsidP="00430135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C11204" w:rsidRPr="00097804" w:rsidRDefault="00C11204" w:rsidP="002C347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C11204" w:rsidRPr="00097804" w:rsidRDefault="00C11204" w:rsidP="002C347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11204" w:rsidRDefault="00C11204" w:rsidP="002C347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11204" w:rsidRDefault="00C11204" w:rsidP="002C347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«      » ноября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года                                                                                        № </w:t>
      </w:r>
    </w:p>
    <w:p w:rsidR="00C11204" w:rsidRPr="00097804" w:rsidRDefault="00C11204" w:rsidP="002C3479">
      <w:pPr>
        <w:spacing w:after="12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1" w:name="_Hlk183428110"/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C11204" w:rsidRDefault="00C11204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C11204" w:rsidRPr="00097804" w:rsidRDefault="00C11204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C11204" w:rsidRPr="00097804" w:rsidRDefault="00C11204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C11204" w:rsidRPr="00097804" w:rsidRDefault="00C1120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11204" w:rsidRPr="00AB40C3" w:rsidRDefault="00C11204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bookmarkEnd w:id="1"/>
    <w:p w:rsidR="00C11204" w:rsidRDefault="00C11204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Pr="00097804" w:rsidRDefault="00C11204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C11204" w:rsidRPr="00097804" w:rsidRDefault="00C1120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Pr="00097804" w:rsidRDefault="00C11204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C11204" w:rsidRPr="00097804" w:rsidRDefault="00C11204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1204" w:rsidRPr="009307BB" w:rsidRDefault="00C11204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 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C11204" w:rsidRPr="009307BB" w:rsidRDefault="00C11204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457 822,2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311 532,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311 532,2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473 421,2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C11204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457 456,6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6 200,0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473 055,6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12 900,0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C11204" w:rsidRDefault="00C11204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2027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C11204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C11204" w:rsidRPr="00D91D25" w:rsidRDefault="00C11204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C11204" w:rsidRPr="00D91D25" w:rsidRDefault="00C11204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C11204" w:rsidRPr="00A70343" w:rsidRDefault="00C11204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9307BB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9307BB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9307BB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 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A70343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A70343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Pr="009307BB" w:rsidRDefault="00C11204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C11204" w:rsidRPr="009307BB" w:rsidRDefault="00C112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475 605,6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445 945,5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CF2">
        <w:rPr>
          <w:rFonts w:ascii="Times New Roman" w:hAnsi="Times New Roman"/>
          <w:b/>
          <w:sz w:val="28"/>
          <w:szCs w:val="28"/>
          <w:lang w:eastAsia="ru-RU"/>
        </w:rPr>
        <w:t>454 657,0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C11204" w:rsidRDefault="00C112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C11204" w:rsidRPr="009307BB" w:rsidRDefault="00C112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9307BB" w:rsidRDefault="00C11204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C11204" w:rsidRPr="009307BB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11 978,9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4583,3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>4 583,3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24 963,0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C11204" w:rsidRPr="00244DBC" w:rsidRDefault="00C11204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A70343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24 838,7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C11204" w:rsidRPr="009307BB" w:rsidRDefault="00C11204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C11204" w:rsidRPr="009307BB" w:rsidRDefault="00C11204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C11204" w:rsidRPr="009307BB" w:rsidRDefault="00C11204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5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11204" w:rsidRPr="009307BB" w:rsidRDefault="00C11204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2026 и 2027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1204" w:rsidRDefault="00C112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5 379,5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C11204" w:rsidRPr="00A70343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C11204" w:rsidRPr="009307BB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C11204" w:rsidRPr="00A70343" w:rsidRDefault="00C11204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C11204" w:rsidRPr="00FE26FA" w:rsidRDefault="00C11204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C11204" w:rsidRPr="00DA17F6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C11204" w:rsidRPr="00DA17F6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C11204" w:rsidRPr="00DA17F6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 w:rsidRPr="00FE26FA">
        <w:rPr>
          <w:rFonts w:ascii="Times New Roman" w:hAnsi="Times New Roman"/>
          <w:b/>
          <w:sz w:val="28"/>
          <w:szCs w:val="28"/>
        </w:rPr>
        <w:t>3 290,5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C11204" w:rsidRPr="009307BB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2 924,9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C11204" w:rsidRPr="009307BB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C11204" w:rsidRPr="009307BB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C11204" w:rsidRPr="009307BB" w:rsidRDefault="00C11204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3,6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C11204" w:rsidRDefault="00C11204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3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C11204" w:rsidRDefault="00C11204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C11204" w:rsidRPr="00F527D5" w:rsidRDefault="00C11204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C11204" w:rsidRPr="00F527D5" w:rsidRDefault="00C11204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11204" w:rsidRDefault="00C11204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C11204" w:rsidRDefault="00C11204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C11204" w:rsidRPr="007C14E1" w:rsidRDefault="00C112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C11204" w:rsidRPr="007C14E1" w:rsidRDefault="00C112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C11204" w:rsidRPr="007C14E1" w:rsidRDefault="00C112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C11204" w:rsidRPr="007C14E1" w:rsidRDefault="00C112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C11204" w:rsidRPr="007C14E1" w:rsidRDefault="00C112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C11204" w:rsidRPr="00961E80" w:rsidRDefault="00C11204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 соответственно.</w:t>
      </w:r>
    </w:p>
    <w:p w:rsidR="00C11204" w:rsidRPr="00B4187F" w:rsidRDefault="00C11204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C11204" w:rsidRDefault="00C11204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25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11204" w:rsidRPr="001C3857" w:rsidRDefault="00C112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C11204" w:rsidRDefault="00C112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C11204" w:rsidRDefault="00C112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C11204" w:rsidRDefault="00C112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C11204" w:rsidRDefault="00C11204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:rsidR="00C11204" w:rsidRPr="00151A50" w:rsidRDefault="00C11204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C11204" w:rsidRDefault="00C112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C11204" w:rsidRDefault="00C11204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C11204" w:rsidRPr="00A70343" w:rsidRDefault="00C11204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C11204" w:rsidRPr="003F342D" w:rsidRDefault="00C11204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C11204" w:rsidRPr="003F342D" w:rsidRDefault="00C11204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C11204" w:rsidRPr="003F342D" w:rsidRDefault="00C11204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C11204" w:rsidRPr="003F342D" w:rsidRDefault="00C11204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C11204" w:rsidRPr="003F342D" w:rsidRDefault="00C11204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C11204" w:rsidRDefault="00C11204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C11204" w:rsidRDefault="00C11204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C11204" w:rsidRPr="009307BB" w:rsidRDefault="00C11204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C11204" w:rsidRDefault="00C11204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C11204" w:rsidRPr="009307BB" w:rsidRDefault="00C11204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C11204" w:rsidRPr="008F7D48" w:rsidTr="008F7D48">
        <w:tc>
          <w:tcPr>
            <w:tcW w:w="5210" w:type="dxa"/>
          </w:tcPr>
          <w:p w:rsidR="00C11204" w:rsidRPr="008F7D48" w:rsidRDefault="00C11204" w:rsidP="002C347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C11204" w:rsidRDefault="00C112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11204" w:rsidRDefault="00C112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11204" w:rsidRPr="008F7D48" w:rsidRDefault="00C11204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C11204" w:rsidRPr="008F7D48" w:rsidRDefault="00C112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И.о.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ы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муниципального образования </w:t>
            </w:r>
          </w:p>
          <w:p w:rsidR="00C11204" w:rsidRPr="008F7D48" w:rsidRDefault="00C112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C11204" w:rsidRPr="008F7D48" w:rsidRDefault="00C112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C11204" w:rsidRPr="008F7D48" w:rsidRDefault="00C11204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C11204" w:rsidRPr="008F7D48" w:rsidRDefault="00C11204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_______________      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Л.П.Филиппова</w:t>
            </w:r>
          </w:p>
        </w:tc>
      </w:tr>
    </w:tbl>
    <w:p w:rsidR="00C11204" w:rsidRPr="009307BB" w:rsidRDefault="00C11204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C11204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204" w:rsidRDefault="00C11204">
      <w:pPr>
        <w:spacing w:after="0" w:line="240" w:lineRule="auto"/>
      </w:pPr>
      <w:r>
        <w:separator/>
      </w:r>
    </w:p>
  </w:endnote>
  <w:endnote w:type="continuationSeparator" w:id="0">
    <w:p w:rsidR="00C11204" w:rsidRDefault="00C11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204" w:rsidRDefault="00C11204">
      <w:pPr>
        <w:spacing w:after="0" w:line="240" w:lineRule="auto"/>
      </w:pPr>
      <w:r>
        <w:separator/>
      </w:r>
    </w:p>
  </w:footnote>
  <w:footnote w:type="continuationSeparator" w:id="0">
    <w:p w:rsidR="00C11204" w:rsidRDefault="00C11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04" w:rsidRDefault="00C1120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C11204" w:rsidRDefault="00C112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1ECD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64AF0"/>
    <w:rsid w:val="0017010B"/>
    <w:rsid w:val="00170994"/>
    <w:rsid w:val="001717CE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41AE"/>
    <w:rsid w:val="00205E19"/>
    <w:rsid w:val="00210BDB"/>
    <w:rsid w:val="00212046"/>
    <w:rsid w:val="002123A1"/>
    <w:rsid w:val="002315B8"/>
    <w:rsid w:val="00231F07"/>
    <w:rsid w:val="0023772B"/>
    <w:rsid w:val="002400F1"/>
    <w:rsid w:val="002414A2"/>
    <w:rsid w:val="00244DBC"/>
    <w:rsid w:val="00253EFD"/>
    <w:rsid w:val="002548D1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3479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11124"/>
    <w:rsid w:val="003116D1"/>
    <w:rsid w:val="003267B1"/>
    <w:rsid w:val="0033117B"/>
    <w:rsid w:val="00331262"/>
    <w:rsid w:val="0033248B"/>
    <w:rsid w:val="00335F0C"/>
    <w:rsid w:val="003368BC"/>
    <w:rsid w:val="003450FD"/>
    <w:rsid w:val="00350820"/>
    <w:rsid w:val="00353EF2"/>
    <w:rsid w:val="003563A5"/>
    <w:rsid w:val="00360D13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342D"/>
    <w:rsid w:val="00405F4C"/>
    <w:rsid w:val="00413755"/>
    <w:rsid w:val="00421E10"/>
    <w:rsid w:val="00422526"/>
    <w:rsid w:val="00430135"/>
    <w:rsid w:val="00433ABC"/>
    <w:rsid w:val="00440B44"/>
    <w:rsid w:val="00453AFE"/>
    <w:rsid w:val="00454956"/>
    <w:rsid w:val="00454A15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5E15"/>
    <w:rsid w:val="004D6D51"/>
    <w:rsid w:val="004E1E0F"/>
    <w:rsid w:val="004E359B"/>
    <w:rsid w:val="004F5F1C"/>
    <w:rsid w:val="0050495E"/>
    <w:rsid w:val="00510212"/>
    <w:rsid w:val="005137BE"/>
    <w:rsid w:val="00523214"/>
    <w:rsid w:val="00525445"/>
    <w:rsid w:val="005265BE"/>
    <w:rsid w:val="005424F9"/>
    <w:rsid w:val="00550FC3"/>
    <w:rsid w:val="00556066"/>
    <w:rsid w:val="00562F85"/>
    <w:rsid w:val="005661C1"/>
    <w:rsid w:val="00573247"/>
    <w:rsid w:val="00580D0B"/>
    <w:rsid w:val="00580E74"/>
    <w:rsid w:val="00583151"/>
    <w:rsid w:val="00591665"/>
    <w:rsid w:val="0059612A"/>
    <w:rsid w:val="005B7F6C"/>
    <w:rsid w:val="005C228B"/>
    <w:rsid w:val="005C5A1A"/>
    <w:rsid w:val="005E3642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818C9"/>
    <w:rsid w:val="0078358B"/>
    <w:rsid w:val="007915A7"/>
    <w:rsid w:val="007947BC"/>
    <w:rsid w:val="00795C14"/>
    <w:rsid w:val="007C14E1"/>
    <w:rsid w:val="007D0C48"/>
    <w:rsid w:val="007E0E32"/>
    <w:rsid w:val="007E16B2"/>
    <w:rsid w:val="007E1987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23CA"/>
    <w:rsid w:val="008B24FE"/>
    <w:rsid w:val="008B6E82"/>
    <w:rsid w:val="008C08BB"/>
    <w:rsid w:val="008C1760"/>
    <w:rsid w:val="008D25C0"/>
    <w:rsid w:val="008D27FC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08E9"/>
    <w:rsid w:val="00952D08"/>
    <w:rsid w:val="00961B1E"/>
    <w:rsid w:val="00961E80"/>
    <w:rsid w:val="00962B4A"/>
    <w:rsid w:val="009732D8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E702F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11D5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1272"/>
    <w:rsid w:val="00AD4ADF"/>
    <w:rsid w:val="00AD530F"/>
    <w:rsid w:val="00AF5227"/>
    <w:rsid w:val="00AF5684"/>
    <w:rsid w:val="00AF667D"/>
    <w:rsid w:val="00B02687"/>
    <w:rsid w:val="00B02A2A"/>
    <w:rsid w:val="00B0422E"/>
    <w:rsid w:val="00B05DAD"/>
    <w:rsid w:val="00B20F65"/>
    <w:rsid w:val="00B210F8"/>
    <w:rsid w:val="00B2679D"/>
    <w:rsid w:val="00B31204"/>
    <w:rsid w:val="00B40286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86E8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E01E9"/>
    <w:rsid w:val="00BE632C"/>
    <w:rsid w:val="00BF2C19"/>
    <w:rsid w:val="00BF3E44"/>
    <w:rsid w:val="00BF55F3"/>
    <w:rsid w:val="00C001BF"/>
    <w:rsid w:val="00C011FB"/>
    <w:rsid w:val="00C018F4"/>
    <w:rsid w:val="00C04D21"/>
    <w:rsid w:val="00C061C1"/>
    <w:rsid w:val="00C070A8"/>
    <w:rsid w:val="00C108F2"/>
    <w:rsid w:val="00C11204"/>
    <w:rsid w:val="00C239D3"/>
    <w:rsid w:val="00C243F4"/>
    <w:rsid w:val="00C2483F"/>
    <w:rsid w:val="00C271C2"/>
    <w:rsid w:val="00C27CD2"/>
    <w:rsid w:val="00C33DDA"/>
    <w:rsid w:val="00C36940"/>
    <w:rsid w:val="00C3715C"/>
    <w:rsid w:val="00C45151"/>
    <w:rsid w:val="00C53A4C"/>
    <w:rsid w:val="00C638E4"/>
    <w:rsid w:val="00C65AB0"/>
    <w:rsid w:val="00C7563F"/>
    <w:rsid w:val="00C75BC0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E1956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845D1"/>
    <w:rsid w:val="00D91C46"/>
    <w:rsid w:val="00D91D25"/>
    <w:rsid w:val="00D94B21"/>
    <w:rsid w:val="00D9750A"/>
    <w:rsid w:val="00DA104C"/>
    <w:rsid w:val="00DA17F6"/>
    <w:rsid w:val="00DA206A"/>
    <w:rsid w:val="00DA2E9F"/>
    <w:rsid w:val="00DA5DBC"/>
    <w:rsid w:val="00DB0ED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5744"/>
    <w:rsid w:val="00E02520"/>
    <w:rsid w:val="00E03746"/>
    <w:rsid w:val="00E05E92"/>
    <w:rsid w:val="00E10FCD"/>
    <w:rsid w:val="00E154F8"/>
    <w:rsid w:val="00E15D4F"/>
    <w:rsid w:val="00E168B0"/>
    <w:rsid w:val="00E247AF"/>
    <w:rsid w:val="00E35180"/>
    <w:rsid w:val="00E43A7D"/>
    <w:rsid w:val="00E44388"/>
    <w:rsid w:val="00E4553B"/>
    <w:rsid w:val="00E46D42"/>
    <w:rsid w:val="00E70F12"/>
    <w:rsid w:val="00E74CF8"/>
    <w:rsid w:val="00E7538F"/>
    <w:rsid w:val="00E80A3B"/>
    <w:rsid w:val="00E83999"/>
    <w:rsid w:val="00E94140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4702"/>
    <w:rsid w:val="00F527D5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43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2967</Words>
  <Characters>16918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User</cp:lastModifiedBy>
  <cp:revision>3</cp:revision>
  <cp:lastPrinted>2024-11-26T11:07:00Z</cp:lastPrinted>
  <dcterms:created xsi:type="dcterms:W3CDTF">2024-12-25T08:35:00Z</dcterms:created>
  <dcterms:modified xsi:type="dcterms:W3CDTF">2025-03-13T07:23:00Z</dcterms:modified>
</cp:coreProperties>
</file>